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63BD" w14:textId="77777777" w:rsidR="00555ACB" w:rsidRPr="007F05E6" w:rsidRDefault="00555ACB" w:rsidP="002C28DC">
      <w:pPr>
        <w:pStyle w:val="Unittitle"/>
      </w:pPr>
      <w:r>
        <w:t>1. Health and safety in construction</w:t>
      </w:r>
    </w:p>
    <w:p w14:paraId="69E74D15" w14:textId="77777777" w:rsidR="00555ACB" w:rsidRPr="00692A45" w:rsidRDefault="00555ACB" w:rsidP="00A12DED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Enforcement </w:t>
      </w:r>
      <w:r w:rsidRPr="00692A45">
        <w:t>(</w:t>
      </w:r>
      <w:r>
        <w:t>learner</w:t>
      </w:r>
      <w:r w:rsidRPr="00692A45">
        <w:t>)</w:t>
      </w:r>
    </w:p>
    <w:p w14:paraId="69850F8B" w14:textId="77777777" w:rsidR="00555ACB" w:rsidRDefault="00555ACB" w:rsidP="00A8414E">
      <w:r>
        <w:t>1.</w:t>
      </w:r>
      <w:r>
        <w:tab/>
        <w:t>What are the duties of the employee under HASAWA?</w:t>
      </w:r>
    </w:p>
    <w:p w14:paraId="30B23D6F" w14:textId="77777777" w:rsidR="00555ACB" w:rsidRDefault="00555ACB" w:rsidP="00A8414E"/>
    <w:p w14:paraId="40EBA16B" w14:textId="77777777" w:rsidR="00555ACB" w:rsidRDefault="00555ACB" w:rsidP="00A8414E"/>
    <w:p w14:paraId="2A9C5466" w14:textId="77777777" w:rsidR="00555ACB" w:rsidRDefault="00555ACB" w:rsidP="00A8414E"/>
    <w:p w14:paraId="4A5E8E51" w14:textId="77777777" w:rsidR="00555ACB" w:rsidRDefault="00555ACB" w:rsidP="00A8414E">
      <w:r>
        <w:t>2.</w:t>
      </w:r>
      <w:r>
        <w:tab/>
        <w:t xml:space="preserve">What four types of action can an HSE inspector take if they find poor health and safety </w:t>
      </w:r>
      <w:r>
        <w:tab/>
        <w:t>standards?</w:t>
      </w:r>
    </w:p>
    <w:p w14:paraId="28869B49" w14:textId="77777777" w:rsidR="00555ACB" w:rsidRDefault="00555ACB" w:rsidP="00A8414E"/>
    <w:p w14:paraId="4D61A391" w14:textId="77777777" w:rsidR="00555ACB" w:rsidRDefault="00555ACB" w:rsidP="00A8414E"/>
    <w:p w14:paraId="35CCC1A0" w14:textId="77777777" w:rsidR="00555ACB" w:rsidRDefault="00555ACB" w:rsidP="00A8414E"/>
    <w:p w14:paraId="0B2CE9B3" w14:textId="77777777" w:rsidR="00555ACB" w:rsidRDefault="00555ACB" w:rsidP="00A8414E">
      <w:r>
        <w:t>3.</w:t>
      </w:r>
      <w:r>
        <w:tab/>
        <w:t>What is the role of a building control inspector?</w:t>
      </w:r>
    </w:p>
    <w:p w14:paraId="550E31F2" w14:textId="77777777" w:rsidR="00555ACB" w:rsidRDefault="00555ACB" w:rsidP="00A8414E"/>
    <w:p w14:paraId="1C9EFA6A" w14:textId="77777777" w:rsidR="00555ACB" w:rsidRDefault="00555ACB" w:rsidP="00A8414E">
      <w:pPr>
        <w:rPr>
          <w:color w:val="FF0000"/>
        </w:rPr>
      </w:pPr>
    </w:p>
    <w:p w14:paraId="19F984C2" w14:textId="77777777" w:rsidR="00555ACB" w:rsidRDefault="00555ACB" w:rsidP="00A8414E">
      <w:pPr>
        <w:rPr>
          <w:color w:val="000000" w:themeColor="text1"/>
        </w:rPr>
      </w:pPr>
    </w:p>
    <w:p w14:paraId="1466CE90" w14:textId="77777777" w:rsidR="00555ACB" w:rsidRDefault="00555ACB" w:rsidP="00A8414E">
      <w:pPr>
        <w:rPr>
          <w:color w:val="000000" w:themeColor="text1"/>
        </w:rPr>
      </w:pPr>
      <w:r>
        <w:rPr>
          <w:color w:val="000000" w:themeColor="text1"/>
        </w:rPr>
        <w:t>4.</w:t>
      </w:r>
      <w:r>
        <w:rPr>
          <w:color w:val="000000" w:themeColor="text1"/>
        </w:rPr>
        <w:tab/>
        <w:t>What are the benefits to an employer of ethical working?</w:t>
      </w:r>
    </w:p>
    <w:p w14:paraId="470F13BF" w14:textId="77777777" w:rsidR="00555ACB" w:rsidRPr="00005B33" w:rsidRDefault="00555ACB" w:rsidP="00A8414E">
      <w:pPr>
        <w:rPr>
          <w:color w:val="FF0000"/>
        </w:rPr>
      </w:pPr>
      <w:r>
        <w:rPr>
          <w:color w:val="000000" w:themeColor="text1"/>
        </w:rPr>
        <w:tab/>
      </w:r>
    </w:p>
    <w:p w14:paraId="28757163" w14:textId="77777777" w:rsidR="00555ACB" w:rsidRDefault="00555ACB" w:rsidP="00C5104F"/>
    <w:p w14:paraId="3C8BA521" w14:textId="77777777" w:rsidR="00555ACB" w:rsidRDefault="00555ACB" w:rsidP="00C5104F"/>
    <w:p w14:paraId="544AA560" w14:textId="77777777" w:rsidR="00555ACB" w:rsidRDefault="00555ACB" w:rsidP="00C5104F"/>
    <w:p w14:paraId="51EBDD11" w14:textId="77777777" w:rsidR="00474F67" w:rsidRDefault="00474F67" w:rsidP="00474F67">
      <w:pPr>
        <w:rPr>
          <w:rFonts w:cs="Arial"/>
          <w:szCs w:val="22"/>
        </w:rPr>
      </w:pPr>
    </w:p>
    <w:p w14:paraId="608CB05D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E99D4" w14:textId="77777777" w:rsidR="007C01A9" w:rsidRDefault="007C01A9">
      <w:pPr>
        <w:spacing w:before="0" w:after="0"/>
      </w:pPr>
      <w:r>
        <w:separator/>
      </w:r>
    </w:p>
  </w:endnote>
  <w:endnote w:type="continuationSeparator" w:id="0">
    <w:p w14:paraId="444DF482" w14:textId="77777777" w:rsidR="007C01A9" w:rsidRDefault="007C01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1991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30C1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1001D82" wp14:editId="2C78FBE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F4F487" w14:textId="75D3F990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E2012" w:rsidRPr="003E2012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45596B7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001D8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04F4F487" w14:textId="75D3F990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3E2012" w:rsidRPr="003E2012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45596B7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8641074" wp14:editId="71D7F59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0500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4175A" w14:textId="77777777" w:rsidR="007C01A9" w:rsidRDefault="007C01A9">
      <w:pPr>
        <w:spacing w:before="0" w:after="0"/>
      </w:pPr>
      <w:r>
        <w:separator/>
      </w:r>
    </w:p>
  </w:footnote>
  <w:footnote w:type="continuationSeparator" w:id="0">
    <w:p w14:paraId="7F0817A7" w14:textId="77777777" w:rsidR="007C01A9" w:rsidRDefault="007C01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A8A31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962A3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1665B93" wp14:editId="6ED3CD0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689FDA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E6D48FA" wp14:editId="51958AF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A332F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21D9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288128">
    <w:abstractNumId w:val="4"/>
  </w:num>
  <w:num w:numId="2" w16cid:durableId="1457142160">
    <w:abstractNumId w:val="14"/>
  </w:num>
  <w:num w:numId="3" w16cid:durableId="604533536">
    <w:abstractNumId w:val="21"/>
  </w:num>
  <w:num w:numId="4" w16cid:durableId="1353721124">
    <w:abstractNumId w:val="16"/>
  </w:num>
  <w:num w:numId="5" w16cid:durableId="905333980">
    <w:abstractNumId w:val="7"/>
  </w:num>
  <w:num w:numId="6" w16cid:durableId="1994750513">
    <w:abstractNumId w:val="15"/>
  </w:num>
  <w:num w:numId="7" w16cid:durableId="499928706">
    <w:abstractNumId w:val="7"/>
  </w:num>
  <w:num w:numId="8" w16cid:durableId="935792431">
    <w:abstractNumId w:val="1"/>
  </w:num>
  <w:num w:numId="9" w16cid:durableId="805464520">
    <w:abstractNumId w:val="7"/>
    <w:lvlOverride w:ilvl="0">
      <w:startOverride w:val="1"/>
    </w:lvlOverride>
  </w:num>
  <w:num w:numId="10" w16cid:durableId="2147163727">
    <w:abstractNumId w:val="17"/>
  </w:num>
  <w:num w:numId="11" w16cid:durableId="1011836346">
    <w:abstractNumId w:val="13"/>
  </w:num>
  <w:num w:numId="12" w16cid:durableId="937524327">
    <w:abstractNumId w:val="5"/>
  </w:num>
  <w:num w:numId="13" w16cid:durableId="1177693394">
    <w:abstractNumId w:val="12"/>
  </w:num>
  <w:num w:numId="14" w16cid:durableId="25639302">
    <w:abstractNumId w:val="18"/>
  </w:num>
  <w:num w:numId="15" w16cid:durableId="1125006101">
    <w:abstractNumId w:val="10"/>
  </w:num>
  <w:num w:numId="16" w16cid:durableId="118450390">
    <w:abstractNumId w:val="6"/>
  </w:num>
  <w:num w:numId="17" w16cid:durableId="1604453986">
    <w:abstractNumId w:val="23"/>
  </w:num>
  <w:num w:numId="18" w16cid:durableId="2120755185">
    <w:abstractNumId w:val="24"/>
  </w:num>
  <w:num w:numId="19" w16cid:durableId="940256979">
    <w:abstractNumId w:val="3"/>
  </w:num>
  <w:num w:numId="20" w16cid:durableId="1592665811">
    <w:abstractNumId w:val="2"/>
  </w:num>
  <w:num w:numId="21" w16cid:durableId="881478293">
    <w:abstractNumId w:val="8"/>
  </w:num>
  <w:num w:numId="22" w16cid:durableId="1065184630">
    <w:abstractNumId w:val="8"/>
    <w:lvlOverride w:ilvl="0">
      <w:startOverride w:val="1"/>
    </w:lvlOverride>
  </w:num>
  <w:num w:numId="23" w16cid:durableId="1982615928">
    <w:abstractNumId w:val="22"/>
  </w:num>
  <w:num w:numId="24" w16cid:durableId="1815878346">
    <w:abstractNumId w:val="8"/>
    <w:lvlOverride w:ilvl="0">
      <w:startOverride w:val="1"/>
    </w:lvlOverride>
  </w:num>
  <w:num w:numId="25" w16cid:durableId="847214565">
    <w:abstractNumId w:val="8"/>
    <w:lvlOverride w:ilvl="0">
      <w:startOverride w:val="1"/>
    </w:lvlOverride>
  </w:num>
  <w:num w:numId="26" w16cid:durableId="387261257">
    <w:abstractNumId w:val="9"/>
  </w:num>
  <w:num w:numId="27" w16cid:durableId="553395616">
    <w:abstractNumId w:val="19"/>
  </w:num>
  <w:num w:numId="28" w16cid:durableId="794367528">
    <w:abstractNumId w:val="8"/>
    <w:lvlOverride w:ilvl="0">
      <w:startOverride w:val="1"/>
    </w:lvlOverride>
  </w:num>
  <w:num w:numId="29" w16cid:durableId="1144078324">
    <w:abstractNumId w:val="20"/>
  </w:num>
  <w:num w:numId="30" w16cid:durableId="1175463113">
    <w:abstractNumId w:val="8"/>
  </w:num>
  <w:num w:numId="31" w16cid:durableId="1004896066">
    <w:abstractNumId w:val="8"/>
    <w:lvlOverride w:ilvl="0">
      <w:startOverride w:val="1"/>
    </w:lvlOverride>
  </w:num>
  <w:num w:numId="32" w16cid:durableId="627781402">
    <w:abstractNumId w:val="8"/>
    <w:lvlOverride w:ilvl="0">
      <w:startOverride w:val="1"/>
    </w:lvlOverride>
  </w:num>
  <w:num w:numId="33" w16cid:durableId="716205905">
    <w:abstractNumId w:val="0"/>
  </w:num>
  <w:num w:numId="34" w16cid:durableId="8331050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ACB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C057A"/>
    <w:rsid w:val="002D07A8"/>
    <w:rsid w:val="003405EA"/>
    <w:rsid w:val="00342E9E"/>
    <w:rsid w:val="003E2012"/>
    <w:rsid w:val="003F7F14"/>
    <w:rsid w:val="00404B31"/>
    <w:rsid w:val="00474F67"/>
    <w:rsid w:val="0048500D"/>
    <w:rsid w:val="00524E1B"/>
    <w:rsid w:val="00555AC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7C01A9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64DE6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38CF1"/>
  <w15:docId w15:val="{652AE481-8744-402E-AE7D-E8AFD5926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3E201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287B6F-B1A1-4FD4-B162-CFDB8D1AD3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C0E75E-5F4A-4B65-8547-DBDB0D509C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D71C30-6212-4D59-BFFC-438DB35E7A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60</Words>
  <Characters>298</Characters>
  <Application>Microsoft Office Word</Application>
  <DocSecurity>0</DocSecurity>
  <Lines>11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2021-06-22T10:38:00Z</dcterms:created>
  <dcterms:modified xsi:type="dcterms:W3CDTF">2025-11-12T13:42:00Z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